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9D3ED" w14:textId="2E83C624" w:rsidR="001C0C02" w:rsidRPr="00CC0E52" w:rsidRDefault="001C0C02" w:rsidP="001C0C02">
      <w:pPr>
        <w:pStyle w:val="a0"/>
        <w:rPr>
          <w:rFonts w:eastAsiaTheme="minorEastAsia"/>
          <w:bCs w:val="0"/>
          <w:sz w:val="24"/>
          <w:lang w:eastAsia="zh-CN"/>
        </w:rPr>
      </w:pPr>
      <w:r w:rsidRPr="00CC0E52">
        <w:rPr>
          <w:rFonts w:eastAsiaTheme="minorEastAsia"/>
          <w:bCs w:val="0"/>
          <w:sz w:val="24"/>
          <w:lang w:eastAsia="zh-CN"/>
        </w:rPr>
        <w:t>3GPP TSG-RAN WG4 Meeting # 108bis</w:t>
      </w:r>
      <w:r w:rsidRPr="00CC0E52">
        <w:rPr>
          <w:rFonts w:eastAsiaTheme="minorEastAsia"/>
          <w:bCs w:val="0"/>
          <w:sz w:val="24"/>
          <w:lang w:eastAsia="zh-CN"/>
        </w:rPr>
        <w:tab/>
      </w:r>
      <w:r>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851976" w:rsidRPr="00851976">
        <w:rPr>
          <w:rFonts w:eastAsiaTheme="minorEastAsia"/>
          <w:bCs w:val="0"/>
          <w:sz w:val="24"/>
          <w:lang w:eastAsia="zh-CN"/>
        </w:rPr>
        <w:t>R4-2316843</w:t>
      </w:r>
      <w:bookmarkStart w:id="0" w:name="_GoBack"/>
      <w:bookmarkEnd w:id="0"/>
    </w:p>
    <w:p w14:paraId="7513FC9E" w14:textId="77777777" w:rsidR="001C0C02" w:rsidRPr="00834F23" w:rsidRDefault="001C0C02" w:rsidP="001C0C02">
      <w:pPr>
        <w:pStyle w:val="a0"/>
        <w:rPr>
          <w:rFonts w:eastAsia="SimSun"/>
          <w:color w:val="000000" w:themeColor="text1"/>
          <w:sz w:val="24"/>
          <w:highlight w:val="yellow"/>
          <w:lang w:eastAsia="zh-CN"/>
        </w:rPr>
      </w:pPr>
      <w:r w:rsidRPr="00CC0E52">
        <w:rPr>
          <w:rFonts w:eastAsiaTheme="minorEastAsia"/>
          <w:bCs w:val="0"/>
          <w:sz w:val="24"/>
          <w:lang w:eastAsia="zh-CN"/>
        </w:rPr>
        <w:t>Xiamen, China, October 09 – October 13,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821D"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w:t>
            </w:r>
            <w:r w:rsidR="00F61D5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F2B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AABA2"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F61D51">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C09E8" w:rsidR="001E41F3" w:rsidRDefault="001C0C02" w:rsidP="00EC4C71">
            <w:pPr>
              <w:pStyle w:val="CRCoverPage"/>
              <w:spacing w:after="0"/>
              <w:ind w:left="100"/>
              <w:rPr>
                <w:noProof/>
              </w:rPr>
            </w:pPr>
            <w:r w:rsidRPr="00994875">
              <w:rPr>
                <w:noProof/>
              </w:rPr>
              <w:t>draft CR to TS 37.11</w:t>
            </w:r>
            <w:r>
              <w:rPr>
                <w:noProof/>
              </w:rPr>
              <w:t>4</w:t>
            </w:r>
            <w:r w:rsidRPr="00994875">
              <w:rPr>
                <w:noProof/>
              </w:rPr>
              <w:t xml:space="preserve">: </w:t>
            </w:r>
            <w:r>
              <w:rPr>
                <w:noProof/>
              </w:rPr>
              <w:t>updated</w:t>
            </w:r>
            <w:r w:rsidRPr="00994875">
              <w:rPr>
                <w:noProof/>
              </w:rPr>
              <w:t xml:space="preserve"> implementation of the MSR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8244D" w:rsidR="00070C61" w:rsidRDefault="00EC4C71" w:rsidP="00EC4C71">
            <w:pPr>
              <w:pStyle w:val="CRCoverPage"/>
              <w:spacing w:after="0"/>
              <w:ind w:left="100"/>
              <w:rPr>
                <w:noProof/>
              </w:rPr>
            </w:pPr>
            <w:r>
              <w:rPr>
                <w:noProof/>
              </w:rPr>
              <w:t>2023-</w:t>
            </w:r>
            <w:r w:rsidR="00B55079">
              <w:rPr>
                <w:noProof/>
              </w:rPr>
              <w:t>0</w:t>
            </w:r>
            <w:r w:rsidR="001C0C02">
              <w:rPr>
                <w:noProof/>
              </w:rPr>
              <w:t>9</w:t>
            </w:r>
            <w:r w:rsidR="00070C61">
              <w:rPr>
                <w:noProof/>
              </w:rPr>
              <w:t>-</w:t>
            </w:r>
            <w:r w:rsidR="001C0C02">
              <w:rPr>
                <w:noProof/>
              </w:rPr>
              <w:t>27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106890C" w14:textId="4CDA306D" w:rsidR="001C0C02" w:rsidRDefault="001C0C02" w:rsidP="001C0C02">
            <w:pPr>
              <w:pStyle w:val="CRCoverPage"/>
              <w:spacing w:after="0"/>
              <w:ind w:left="100"/>
              <w:rPr>
                <w:noProof/>
                <w:color w:val="000000" w:themeColor="text1"/>
              </w:rPr>
            </w:pPr>
            <w:r w:rsidRPr="00994875">
              <w:rPr>
                <w:noProof/>
                <w:color w:val="000000" w:themeColor="text1"/>
              </w:rPr>
              <w:t xml:space="preserve">Based on </w:t>
            </w:r>
            <w:r>
              <w:rPr>
                <w:noProof/>
                <w:color w:val="000000" w:themeColor="text1"/>
              </w:rPr>
              <w:t>previous</w:t>
            </w:r>
            <w:r w:rsidRPr="00994875">
              <w:rPr>
                <w:noProof/>
                <w:color w:val="000000" w:themeColor="text1"/>
              </w:rPr>
              <w:t xml:space="preserve"> </w:t>
            </w:r>
            <w:r>
              <w:rPr>
                <w:noProof/>
                <w:color w:val="000000" w:themeColor="text1"/>
              </w:rPr>
              <w:t xml:space="preserve">and offline </w:t>
            </w:r>
            <w:r w:rsidRPr="00994875">
              <w:rPr>
                <w:noProof/>
                <w:color w:val="000000" w:themeColor="text1"/>
              </w:rPr>
              <w:t xml:space="preserve">discussion, an </w:t>
            </w:r>
            <w:r>
              <w:rPr>
                <w:noProof/>
                <w:color w:val="000000" w:themeColor="text1"/>
              </w:rPr>
              <w:t xml:space="preserve">updated </w:t>
            </w:r>
            <w:r w:rsidRPr="00994875">
              <w:rPr>
                <w:noProof/>
                <w:color w:val="000000" w:themeColor="text1"/>
              </w:rPr>
              <w:t xml:space="preserve">draft CR was generated </w:t>
            </w:r>
            <w:r>
              <w:rPr>
                <w:noProof/>
                <w:color w:val="000000" w:themeColor="text1"/>
              </w:rPr>
              <w:t xml:space="preserve">on </w:t>
            </w:r>
            <w:r w:rsidRPr="00994875">
              <w:rPr>
                <w:noProof/>
                <w:color w:val="000000" w:themeColor="text1"/>
              </w:rPr>
              <w:t>the implementation aspects to visualize the expected implementation into TS 37.11</w:t>
            </w:r>
            <w:r>
              <w:rPr>
                <w:noProof/>
                <w:color w:val="000000" w:themeColor="text1"/>
              </w:rPr>
              <w:t>4</w:t>
            </w:r>
            <w:r w:rsidRPr="00994875">
              <w:rPr>
                <w:noProof/>
                <w:color w:val="000000" w:themeColor="text1"/>
              </w:rPr>
              <w:t>.</w:t>
            </w:r>
          </w:p>
          <w:p w14:paraId="32C46129" w14:textId="77777777" w:rsidR="001C0C02" w:rsidRDefault="001C0C02" w:rsidP="001C0C02">
            <w:pPr>
              <w:pStyle w:val="CRCoverPage"/>
              <w:spacing w:after="0"/>
              <w:ind w:left="100"/>
              <w:rPr>
                <w:noProof/>
                <w:color w:val="000000" w:themeColor="text1"/>
              </w:rPr>
            </w:pPr>
          </w:p>
          <w:p w14:paraId="708AA7DE" w14:textId="32D02688" w:rsidR="00570237" w:rsidRPr="00994875" w:rsidRDefault="001C0C02" w:rsidP="001C0C02">
            <w:pPr>
              <w:pStyle w:val="CRCoverPage"/>
              <w:spacing w:after="0"/>
              <w:ind w:left="100"/>
              <w:rPr>
                <w:noProof/>
                <w:color w:val="000000" w:themeColor="text1"/>
              </w:rPr>
            </w:pPr>
            <w:r>
              <w:rPr>
                <w:noProof/>
                <w:color w:val="000000" w:themeColor="text1"/>
              </w:rPr>
              <w:t>Please note that there are still unresolved comments.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613FE0" w:rsidRDefault="00070C61" w:rsidP="00070C61">
            <w:pPr>
              <w:pStyle w:val="CRCoverPage"/>
              <w:tabs>
                <w:tab w:val="right" w:pos="2184"/>
              </w:tabs>
              <w:spacing w:after="0"/>
              <w:rPr>
                <w:b/>
                <w:i/>
                <w:noProof/>
              </w:rPr>
            </w:pPr>
            <w:r w:rsidRPr="00613FE0">
              <w:rPr>
                <w:b/>
                <w:i/>
                <w:noProof/>
              </w:rPr>
              <w:t>Summary of change:</w:t>
            </w:r>
          </w:p>
        </w:tc>
        <w:tc>
          <w:tcPr>
            <w:tcW w:w="6946" w:type="dxa"/>
            <w:gridSpan w:val="9"/>
            <w:tcBorders>
              <w:right w:val="single" w:sz="4" w:space="0" w:color="auto"/>
            </w:tcBorders>
            <w:shd w:val="pct30" w:color="FFFF00" w:fill="auto"/>
          </w:tcPr>
          <w:p w14:paraId="46501EC5" w14:textId="0A082B25" w:rsidR="001B14DC" w:rsidRPr="00613FE0" w:rsidRDefault="001B14DC" w:rsidP="001B14DC">
            <w:pPr>
              <w:pStyle w:val="CRCoverPage"/>
              <w:numPr>
                <w:ilvl w:val="0"/>
                <w:numId w:val="25"/>
              </w:numPr>
              <w:spacing w:after="0"/>
              <w:rPr>
                <w:noProof/>
              </w:rPr>
            </w:pPr>
            <w:r w:rsidRPr="00613FE0">
              <w:rPr>
                <w:noProof/>
              </w:rPr>
              <w:t xml:space="preserve">Scope: adding EMC-specific declaration. </w:t>
            </w:r>
          </w:p>
          <w:p w14:paraId="766BDF56" w14:textId="4159AA5C" w:rsidR="00DE69D0" w:rsidRPr="00613FE0" w:rsidRDefault="00DE69D0" w:rsidP="001B14DC">
            <w:pPr>
              <w:pStyle w:val="CRCoverPage"/>
              <w:numPr>
                <w:ilvl w:val="0"/>
                <w:numId w:val="25"/>
              </w:numPr>
              <w:spacing w:after="0"/>
              <w:rPr>
                <w:noProof/>
              </w:rPr>
            </w:pPr>
            <w:r w:rsidRPr="00613FE0">
              <w:rPr>
                <w:noProof/>
              </w:rPr>
              <w:t xml:space="preserve">3.1: adding missing definition, and additional cross-referneces. </w:t>
            </w:r>
          </w:p>
          <w:p w14:paraId="4E75568C" w14:textId="77777777" w:rsidR="00DE69D0" w:rsidRPr="00613FE0" w:rsidRDefault="00DE69D0" w:rsidP="00DE69D0">
            <w:pPr>
              <w:pStyle w:val="CRCoverPage"/>
              <w:numPr>
                <w:ilvl w:val="0"/>
                <w:numId w:val="25"/>
              </w:numPr>
              <w:spacing w:after="0"/>
              <w:rPr>
                <w:noProof/>
              </w:rPr>
            </w:pPr>
            <w:r w:rsidRPr="00613FE0">
              <w:rPr>
                <w:noProof/>
              </w:rPr>
              <w:t>4, 4.4: adding more detailed cross-references to the declarations in RF test specs.</w:t>
            </w:r>
          </w:p>
          <w:p w14:paraId="6B446A34" w14:textId="0D5E930A" w:rsidR="00994875" w:rsidRPr="00613FE0" w:rsidRDefault="00994875" w:rsidP="001B14DC">
            <w:pPr>
              <w:pStyle w:val="CRCoverPage"/>
              <w:numPr>
                <w:ilvl w:val="0"/>
                <w:numId w:val="25"/>
              </w:numPr>
              <w:spacing w:after="0"/>
              <w:rPr>
                <w:noProof/>
              </w:rPr>
            </w:pPr>
            <w:r w:rsidRPr="00613FE0">
              <w:rPr>
                <w:noProof/>
              </w:rPr>
              <w:t>4.1, 5.1, 9.1: adding cross-references to the EMC-specific declarations.</w:t>
            </w:r>
          </w:p>
          <w:p w14:paraId="2FD8A031" w14:textId="52EB7B9F" w:rsidR="00994875" w:rsidRPr="00613FE0" w:rsidRDefault="00994875" w:rsidP="001B14DC">
            <w:pPr>
              <w:pStyle w:val="CRCoverPage"/>
              <w:numPr>
                <w:ilvl w:val="0"/>
                <w:numId w:val="25"/>
              </w:numPr>
              <w:spacing w:after="0"/>
              <w:rPr>
                <w:noProof/>
              </w:rPr>
            </w:pPr>
            <w:r w:rsidRPr="00613FE0">
              <w:rPr>
                <w:noProof/>
              </w:rPr>
              <w:t xml:space="preserve">4.3: corrrection to reflect that not all RATs needs to be tested, subject to the declarations. </w:t>
            </w:r>
          </w:p>
          <w:p w14:paraId="0AB93CB8" w14:textId="5FEFD58D" w:rsidR="001B14DC" w:rsidRPr="00613FE0" w:rsidRDefault="001B14DC" w:rsidP="001B14DC">
            <w:pPr>
              <w:pStyle w:val="CRCoverPage"/>
              <w:numPr>
                <w:ilvl w:val="0"/>
                <w:numId w:val="25"/>
              </w:numPr>
              <w:spacing w:after="0"/>
              <w:rPr>
                <w:noProof/>
              </w:rPr>
            </w:pPr>
            <w:r w:rsidRPr="00613FE0">
              <w:rPr>
                <w:noProof/>
              </w:rPr>
              <w:t>4.</w:t>
            </w:r>
            <w:r w:rsidR="00DE69D0" w:rsidRPr="00613FE0">
              <w:rPr>
                <w:noProof/>
              </w:rPr>
              <w:t>5</w:t>
            </w:r>
            <w:r w:rsidRPr="00613FE0">
              <w:rPr>
                <w:noProof/>
              </w:rPr>
              <w:t xml:space="preserve">: new section for EMC-specific manufacturer declarations, aligning the approach with RF test specifications. </w:t>
            </w:r>
          </w:p>
          <w:p w14:paraId="7F5B0774" w14:textId="58C1F155" w:rsidR="001B14DC" w:rsidRPr="00613FE0" w:rsidRDefault="001B14DC" w:rsidP="001B14DC">
            <w:pPr>
              <w:pStyle w:val="CRCoverPage"/>
              <w:numPr>
                <w:ilvl w:val="0"/>
                <w:numId w:val="25"/>
              </w:numPr>
              <w:spacing w:after="0"/>
              <w:rPr>
                <w:noProof/>
              </w:rPr>
            </w:pPr>
            <w:r w:rsidRPr="00613FE0">
              <w:rPr>
                <w:noProof/>
              </w:rPr>
              <w:t>6.2: adding more detailed cross-references to the declarations in RF test specs.</w:t>
            </w:r>
          </w:p>
          <w:p w14:paraId="6239D836" w14:textId="71A57094" w:rsidR="001B14DC" w:rsidRPr="00613FE0" w:rsidRDefault="001B14DC" w:rsidP="001B14DC">
            <w:pPr>
              <w:pStyle w:val="CRCoverPage"/>
              <w:numPr>
                <w:ilvl w:val="0"/>
                <w:numId w:val="25"/>
              </w:numPr>
              <w:spacing w:after="0"/>
              <w:rPr>
                <w:noProof/>
              </w:rPr>
            </w:pPr>
            <w:r w:rsidRPr="00613FE0">
              <w:rPr>
                <w:noProof/>
              </w:rPr>
              <w:t xml:space="preserve">6.3, 6.4: correction to add optional declaration for the ancillary equipment performance degradation. </w:t>
            </w:r>
          </w:p>
          <w:p w14:paraId="31C656EC" w14:textId="3E6BB916" w:rsidR="00DE69D0" w:rsidRPr="00613FE0" w:rsidRDefault="001B14DC" w:rsidP="00DE69D0">
            <w:pPr>
              <w:pStyle w:val="CRCoverPage"/>
              <w:numPr>
                <w:ilvl w:val="0"/>
                <w:numId w:val="25"/>
              </w:numPr>
              <w:spacing w:after="0"/>
              <w:rPr>
                <w:noProof/>
              </w:rPr>
            </w:pPr>
            <w:r w:rsidRPr="00613FE0">
              <w:rPr>
                <w:noProof/>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613FE0" w:rsidRDefault="00482625" w:rsidP="00070C61">
            <w:pPr>
              <w:pStyle w:val="CRCoverPage"/>
              <w:spacing w:after="0"/>
              <w:ind w:left="100"/>
              <w:rPr>
                <w:noProof/>
              </w:rPr>
            </w:pPr>
            <w:r w:rsidRPr="00613FE0">
              <w:rPr>
                <w:noProof/>
              </w:rPr>
              <w:t xml:space="preserve">Implementation of the agreements of NR_LTE_EMC_enh WI </w:t>
            </w:r>
            <w:r w:rsidR="000C3681" w:rsidRPr="00613FE0">
              <w:rPr>
                <w:noProof/>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13FE0"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AEB47" w:rsidR="00070C61" w:rsidRPr="00613FE0" w:rsidRDefault="001E7298" w:rsidP="004203B8">
            <w:pPr>
              <w:pStyle w:val="CRCoverPage"/>
              <w:spacing w:after="0"/>
              <w:ind w:left="100"/>
              <w:rPr>
                <w:noProof/>
              </w:rPr>
            </w:pPr>
            <w:r w:rsidRPr="00613FE0">
              <w:rPr>
                <w:noProof/>
              </w:rPr>
              <w:t xml:space="preserve">1, </w:t>
            </w:r>
            <w:r w:rsidR="00DE69D0" w:rsidRPr="00613FE0">
              <w:rPr>
                <w:noProof/>
              </w:rPr>
              <w:t xml:space="preserve">3.1, </w:t>
            </w:r>
            <w:r w:rsidR="00613FE0" w:rsidRPr="00613FE0">
              <w:rPr>
                <w:noProof/>
              </w:rPr>
              <w:t xml:space="preserve">4, </w:t>
            </w:r>
            <w:r w:rsidR="00994875" w:rsidRPr="00613FE0">
              <w:rPr>
                <w:noProof/>
              </w:rPr>
              <w:t xml:space="preserve">4.1, </w:t>
            </w:r>
            <w:r w:rsidR="00613FE0" w:rsidRPr="00613FE0">
              <w:rPr>
                <w:noProof/>
              </w:rPr>
              <w:t xml:space="preserve">4.4, </w:t>
            </w:r>
            <w:r w:rsidRPr="00613FE0">
              <w:rPr>
                <w:noProof/>
              </w:rPr>
              <w:t>4.</w:t>
            </w:r>
            <w:r w:rsidR="00613FE0" w:rsidRPr="00613FE0">
              <w:rPr>
                <w:noProof/>
              </w:rPr>
              <w:t>5</w:t>
            </w:r>
            <w:r w:rsidRPr="00613FE0">
              <w:rPr>
                <w:noProof/>
              </w:rPr>
              <w:t xml:space="preserve">, </w:t>
            </w:r>
            <w:r w:rsidR="00994875" w:rsidRPr="00613FE0">
              <w:rPr>
                <w:noProof/>
              </w:rPr>
              <w:t xml:space="preserve">5.1, </w:t>
            </w:r>
            <w:r w:rsidRPr="00613FE0">
              <w:rPr>
                <w:noProof/>
              </w:rPr>
              <w:t xml:space="preserve">6.2, 6.3, 6.4, </w:t>
            </w:r>
            <w:r w:rsidR="00994875" w:rsidRPr="00613FE0">
              <w:rPr>
                <w:noProof/>
              </w:rPr>
              <w:t xml:space="preserve">9.1, </w:t>
            </w:r>
            <w:r w:rsidRPr="00613FE0">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4117B" w:rsidR="00070C61" w:rsidRPr="00482625" w:rsidRDefault="00B55079" w:rsidP="00070C61">
            <w:pPr>
              <w:pStyle w:val="CRCoverPage"/>
              <w:spacing w:after="0"/>
              <w:ind w:left="99"/>
              <w:rPr>
                <w:noProof/>
              </w:rPr>
            </w:pPr>
            <w:r w:rsidRPr="00482625">
              <w:rPr>
                <w:noProof/>
              </w:rPr>
              <w:t>TS37.11</w:t>
            </w:r>
            <w:r w:rsidR="00F61D51">
              <w:rPr>
                <w:noProof/>
              </w:rPr>
              <w:t>3</w:t>
            </w:r>
            <w:r w:rsidRPr="00482625">
              <w:rPr>
                <w:noProof/>
              </w:rPr>
              <w:t xml:space="preserve">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1C0C02" w:rsidRDefault="00915C37" w:rsidP="001C0C02">
      <w:pPr>
        <w:rPr>
          <w:i/>
          <w:color w:val="0000FF"/>
        </w:rPr>
      </w:pPr>
    </w:p>
    <w:sectPr w:rsidR="00915C37" w:rsidRPr="001C0C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0F48A" w14:textId="77777777" w:rsidR="00047DB2" w:rsidRDefault="00047DB2">
      <w:r>
        <w:separator/>
      </w:r>
    </w:p>
  </w:endnote>
  <w:endnote w:type="continuationSeparator" w:id="0">
    <w:p w14:paraId="6529D7F2" w14:textId="77777777" w:rsidR="00047DB2" w:rsidRDefault="0004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2F6D3" w14:textId="77777777" w:rsidR="00047DB2" w:rsidRDefault="00047DB2">
      <w:r>
        <w:separator/>
      </w:r>
    </w:p>
  </w:footnote>
  <w:footnote w:type="continuationSeparator" w:id="0">
    <w:p w14:paraId="2050692C" w14:textId="77777777" w:rsidR="00047DB2" w:rsidRDefault="0004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CED"/>
    <w:rsid w:val="0003318B"/>
    <w:rsid w:val="00033330"/>
    <w:rsid w:val="00034745"/>
    <w:rsid w:val="0003664F"/>
    <w:rsid w:val="000368F5"/>
    <w:rsid w:val="00042F3F"/>
    <w:rsid w:val="00044A3D"/>
    <w:rsid w:val="00047DB2"/>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0667"/>
    <w:rsid w:val="001C0C02"/>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13FE0"/>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1976"/>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D12C1"/>
    <w:rsid w:val="009E0EF3"/>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752"/>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DE69D0"/>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1D51"/>
    <w:rsid w:val="00F64BAC"/>
    <w:rsid w:val="00F74A91"/>
    <w:rsid w:val="00F83DF8"/>
    <w:rsid w:val="00F84CD3"/>
    <w:rsid w:val="00F97D00"/>
    <w:rsid w:val="00FA167B"/>
    <w:rsid w:val="00FA181C"/>
    <w:rsid w:val="00FA7D26"/>
    <w:rsid w:val="00FB6386"/>
    <w:rsid w:val="00FF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1C0C02"/>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1C0C02"/>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1732D-2546-48EF-AE5D-2C31A55C8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353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2</cp:revision>
  <cp:lastPrinted>1899-12-31T23:00:00Z</cp:lastPrinted>
  <dcterms:created xsi:type="dcterms:W3CDTF">2023-09-27T21:23:00Z</dcterms:created>
  <dcterms:modified xsi:type="dcterms:W3CDTF">2023-09-27T21:23:00Z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(3)sBU4JFQsp1T/RQPmD2Izm+zb7O5yrcPUJVx9vwQbfArNcjpi3sAI48VlLVoYocfaoISWoN4E
I+4AaS+quI0JXj44rag3AWw3PxFnQ7nwxtXVNYI9jnYPQOPba+dpzAkuQ+XTIw87cFhzLwnv
IjOS+HAS3PfmYVdLMLZwa9/TlqzDPICtqJg6XYIIZozV1+KmnWAKGT7Ukb3QwzG/SsjuUP5X
G3Q/wuxR530OPEhbtd</vt:lpwstr>
  </property>
  <property fmtid="{D5CDD505-2E9C-101B-9397-08002B2CF9AE}" pid="22" name="_2015_ms_pID_7253431">
    <vt:lpwstr>4AFd9de95VleyD3O24ePWsek0ZbIwa9XY1yj3t4XayiBM+IPVXxh9R
04LKc04JUIf1v2enBH8kjMTXb3JDlU2Ug+F3Ex77DoG11tifQd534A6F9YMCQHaqC1cogQUP
9jLkCr67BH3q7PvXve6QCA2tMAPJmXQUHtSMryCtkON48RpnT+SvBXbuxaXi98Vde5EmKUvi
eLIBw0Sk7rSEH4HqjH0/g8Jh2ECBeyWwvyl1</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1695849801</vt:lpwstr>
  </property>
</Properties>
</file>